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498E2" w14:textId="2E5E3AF5" w:rsidR="008E581E" w:rsidRPr="00587CFB" w:rsidRDefault="008E581E" w:rsidP="00B93D95">
      <w:pPr>
        <w:spacing w:before="120" w:line="276" w:lineRule="auto"/>
        <w:jc w:val="right"/>
        <w:rPr>
          <w:rFonts w:asciiTheme="majorHAnsi" w:hAnsiTheme="majorHAnsi" w:cs="Arial"/>
          <w:b/>
          <w:bCs/>
          <w:sz w:val="22"/>
          <w:szCs w:val="22"/>
        </w:rPr>
      </w:pPr>
      <w:r w:rsidRPr="00587CFB">
        <w:rPr>
          <w:rFonts w:asciiTheme="majorHAnsi" w:hAnsiTheme="majorHAnsi" w:cs="Arial"/>
          <w:b/>
          <w:bCs/>
          <w:sz w:val="22"/>
          <w:szCs w:val="22"/>
        </w:rPr>
        <w:t xml:space="preserve">Załącznik nr </w:t>
      </w:r>
      <w:r w:rsidR="009314D9" w:rsidRPr="00587CFB">
        <w:rPr>
          <w:rFonts w:asciiTheme="majorHAnsi" w:hAnsiTheme="majorHAnsi" w:cs="Arial"/>
          <w:b/>
          <w:bCs/>
          <w:sz w:val="22"/>
          <w:szCs w:val="22"/>
        </w:rPr>
        <w:t>1</w:t>
      </w:r>
      <w:r w:rsidR="009A0D2D">
        <w:rPr>
          <w:rFonts w:asciiTheme="majorHAnsi" w:hAnsiTheme="majorHAnsi" w:cs="Arial"/>
          <w:b/>
          <w:bCs/>
          <w:sz w:val="22"/>
          <w:szCs w:val="22"/>
        </w:rPr>
        <w:t>d</w:t>
      </w:r>
      <w:r w:rsidR="00E03349" w:rsidRPr="00587CFB">
        <w:rPr>
          <w:rFonts w:asciiTheme="majorHAnsi" w:hAnsiTheme="majorHAnsi" w:cs="Arial"/>
          <w:b/>
          <w:bCs/>
          <w:sz w:val="22"/>
          <w:szCs w:val="22"/>
        </w:rPr>
        <w:t xml:space="preserve"> do S</w:t>
      </w:r>
      <w:r w:rsidRPr="00587CFB">
        <w:rPr>
          <w:rFonts w:asciiTheme="majorHAnsi" w:hAnsiTheme="majorHAnsi" w:cs="Arial"/>
          <w:b/>
          <w:bCs/>
          <w:sz w:val="22"/>
          <w:szCs w:val="22"/>
        </w:rPr>
        <w:t xml:space="preserve">WZ </w:t>
      </w:r>
    </w:p>
    <w:p w14:paraId="799BC35E" w14:textId="77777777" w:rsidR="008E581E" w:rsidRPr="00587CFB" w:rsidRDefault="00E62699" w:rsidP="00046F1F">
      <w:pPr>
        <w:spacing w:before="120" w:line="276" w:lineRule="auto"/>
        <w:jc w:val="center"/>
        <w:rPr>
          <w:rFonts w:asciiTheme="majorHAnsi" w:hAnsiTheme="majorHAnsi" w:cs="Arial"/>
          <w:b/>
          <w:iCs/>
          <w:sz w:val="22"/>
          <w:szCs w:val="22"/>
        </w:rPr>
      </w:pPr>
      <w:bookmarkStart w:id="0" w:name="c"/>
      <w:bookmarkEnd w:id="0"/>
      <w:r w:rsidRPr="00587CFB">
        <w:rPr>
          <w:rFonts w:asciiTheme="majorHAnsi" w:hAnsiTheme="majorHAnsi" w:cs="Arial"/>
          <w:b/>
          <w:iCs/>
          <w:sz w:val="22"/>
          <w:szCs w:val="22"/>
        </w:rPr>
        <w:t xml:space="preserve">FORMULARZ </w:t>
      </w:r>
      <w:r w:rsidR="008E581E" w:rsidRPr="00587CFB">
        <w:rPr>
          <w:rFonts w:asciiTheme="majorHAnsi" w:hAnsiTheme="majorHAnsi" w:cs="Arial"/>
          <w:b/>
          <w:iCs/>
          <w:sz w:val="22"/>
          <w:szCs w:val="22"/>
        </w:rPr>
        <w:t>OFERTY</w:t>
      </w:r>
      <w:r w:rsidR="001D2E6E" w:rsidRPr="00587CFB">
        <w:rPr>
          <w:rFonts w:asciiTheme="majorHAnsi" w:hAnsiTheme="majorHAnsi" w:cs="Arial"/>
          <w:b/>
          <w:iCs/>
          <w:sz w:val="22"/>
          <w:szCs w:val="22"/>
        </w:rPr>
        <w:t xml:space="preserve"> </w:t>
      </w:r>
    </w:p>
    <w:p w14:paraId="67A2E4F5" w14:textId="161423B4" w:rsidR="001D2E6E" w:rsidRPr="00587CFB" w:rsidRDefault="00B93D95" w:rsidP="00046F1F">
      <w:pPr>
        <w:spacing w:before="120" w:line="276" w:lineRule="auto"/>
        <w:jc w:val="center"/>
        <w:rPr>
          <w:rFonts w:asciiTheme="majorHAnsi" w:hAnsiTheme="majorHAnsi" w:cs="Arial"/>
          <w:b/>
          <w:iCs/>
          <w:sz w:val="22"/>
          <w:szCs w:val="22"/>
        </w:rPr>
      </w:pPr>
      <w:r w:rsidRPr="00587CFB">
        <w:rPr>
          <w:rFonts w:asciiTheme="majorHAnsi" w:hAnsiTheme="majorHAnsi" w:cs="Arial"/>
          <w:b/>
          <w:iCs/>
          <w:sz w:val="22"/>
          <w:szCs w:val="22"/>
        </w:rPr>
        <w:t>Pakiet</w:t>
      </w:r>
      <w:r w:rsidR="001D2E6E" w:rsidRPr="00587CFB">
        <w:rPr>
          <w:rFonts w:asciiTheme="majorHAnsi" w:hAnsiTheme="majorHAnsi" w:cs="Arial"/>
          <w:b/>
          <w:iCs/>
          <w:sz w:val="22"/>
          <w:szCs w:val="22"/>
        </w:rPr>
        <w:t xml:space="preserve"> </w:t>
      </w:r>
      <w:r w:rsidR="009A0D2D">
        <w:rPr>
          <w:rFonts w:asciiTheme="majorHAnsi" w:hAnsiTheme="majorHAnsi" w:cs="Arial"/>
          <w:b/>
          <w:iCs/>
          <w:sz w:val="22"/>
          <w:szCs w:val="22"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1530"/>
        <w:gridCol w:w="4445"/>
      </w:tblGrid>
      <w:tr w:rsidR="00850D3A" w:rsidRPr="00587CFB" w14:paraId="37E043D0" w14:textId="77777777" w:rsidTr="00423890">
        <w:tc>
          <w:tcPr>
            <w:tcW w:w="4786" w:type="dxa"/>
            <w:gridSpan w:val="3"/>
          </w:tcPr>
          <w:p w14:paraId="6F3675ED" w14:textId="77777777" w:rsidR="00850D3A" w:rsidRPr="00587CFB" w:rsidRDefault="00850D3A" w:rsidP="001D2E6E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31"/>
            </w:tblGrid>
            <w:tr w:rsidR="00850D3A" w:rsidRPr="00587CFB" w14:paraId="7BDB81AF" w14:textId="77777777">
              <w:trPr>
                <w:trHeight w:val="94"/>
              </w:trPr>
              <w:tc>
                <w:tcPr>
                  <w:tcW w:w="0" w:type="auto"/>
                </w:tcPr>
                <w:p w14:paraId="1756E6A8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Przedmiot zamówienia </w:t>
                  </w:r>
                </w:p>
              </w:tc>
            </w:tr>
          </w:tbl>
          <w:p w14:paraId="2F0B21CB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14:paraId="6C148C81" w14:textId="77777777" w:rsidR="00C74061" w:rsidRPr="00587CFB" w:rsidRDefault="002B0F58" w:rsidP="00C74061">
            <w:pPr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pakiety.</w:t>
            </w:r>
          </w:p>
          <w:p w14:paraId="46940713" w14:textId="2108CB1E" w:rsidR="002B0F58" w:rsidRPr="00587CFB" w:rsidRDefault="009A0D2D" w:rsidP="00C74061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9A0D2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Pakiet 4 – Projektowanie uniwersalne w edukacji</w:t>
            </w:r>
          </w:p>
        </w:tc>
      </w:tr>
      <w:tr w:rsidR="00850D3A" w:rsidRPr="00587CFB" w14:paraId="4E62FBD8" w14:textId="77777777" w:rsidTr="00FB4603">
        <w:tc>
          <w:tcPr>
            <w:tcW w:w="4786" w:type="dxa"/>
            <w:gridSpan w:val="3"/>
          </w:tcPr>
          <w:p w14:paraId="31964939" w14:textId="77777777" w:rsidR="00850D3A" w:rsidRPr="00587CFB" w:rsidRDefault="00850D3A" w:rsidP="001D2E6E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94"/>
            </w:tblGrid>
            <w:tr w:rsidR="00850D3A" w:rsidRPr="00587CFB" w14:paraId="748A40BB" w14:textId="77777777">
              <w:trPr>
                <w:trHeight w:val="94"/>
              </w:trPr>
              <w:tc>
                <w:tcPr>
                  <w:tcW w:w="0" w:type="auto"/>
                </w:tcPr>
                <w:p w14:paraId="6D83CE32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Zamawiający </w:t>
                  </w:r>
                </w:p>
              </w:tc>
            </w:tr>
          </w:tbl>
          <w:p w14:paraId="76E24DC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33"/>
            </w:tblGrid>
            <w:tr w:rsidR="00850D3A" w:rsidRPr="00587CFB" w14:paraId="6CD03000" w14:textId="77777777">
              <w:trPr>
                <w:trHeight w:val="557"/>
              </w:trPr>
              <w:tc>
                <w:tcPr>
                  <w:tcW w:w="0" w:type="auto"/>
                </w:tcPr>
                <w:p w14:paraId="62CEB145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Politechnika Poznańska </w:t>
                  </w:r>
                </w:p>
                <w:p w14:paraId="477F5D02" w14:textId="77777777" w:rsidR="002B0F58" w:rsidRPr="00587CFB" w:rsidRDefault="002B0F58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>Ul. Jacka Rychlewskiego 1</w:t>
                  </w:r>
                </w:p>
                <w:p w14:paraId="20EE30BB" w14:textId="67443E3D" w:rsidR="00850D3A" w:rsidRPr="00587CFB" w:rsidRDefault="002B0F58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>61-131 Poznań</w:t>
                  </w:r>
                  <w:r w:rsidR="00850D3A"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09CE677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94F485F" w14:textId="77777777" w:rsidTr="00850D3A">
        <w:tc>
          <w:tcPr>
            <w:tcW w:w="3256" w:type="dxa"/>
            <w:gridSpan w:val="2"/>
            <w:vMerge w:val="restart"/>
          </w:tcPr>
          <w:p w14:paraId="4664643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146638AD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30990763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79BD1FD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Wykonawca</w:t>
            </w:r>
          </w:p>
        </w:tc>
        <w:tc>
          <w:tcPr>
            <w:tcW w:w="1530" w:type="dxa"/>
          </w:tcPr>
          <w:p w14:paraId="677AF11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Nazwa, adres, siedziba:</w:t>
            </w:r>
          </w:p>
        </w:tc>
        <w:tc>
          <w:tcPr>
            <w:tcW w:w="4445" w:type="dxa"/>
          </w:tcPr>
          <w:p w14:paraId="727EE62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29F58C35" w14:textId="77777777" w:rsidTr="00850D3A">
        <w:tc>
          <w:tcPr>
            <w:tcW w:w="3256" w:type="dxa"/>
            <w:gridSpan w:val="2"/>
            <w:vMerge/>
          </w:tcPr>
          <w:p w14:paraId="419829F8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58EF78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nr telefonu:</w:t>
            </w:r>
          </w:p>
        </w:tc>
        <w:tc>
          <w:tcPr>
            <w:tcW w:w="4445" w:type="dxa"/>
          </w:tcPr>
          <w:p w14:paraId="58BB714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D0355B5" w14:textId="77777777" w:rsidTr="00850D3A">
        <w:tc>
          <w:tcPr>
            <w:tcW w:w="3256" w:type="dxa"/>
            <w:gridSpan w:val="2"/>
            <w:vMerge/>
          </w:tcPr>
          <w:p w14:paraId="4C1097CF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39CAFC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adres e-mail:</w:t>
            </w:r>
          </w:p>
        </w:tc>
        <w:tc>
          <w:tcPr>
            <w:tcW w:w="4445" w:type="dxa"/>
          </w:tcPr>
          <w:p w14:paraId="1D10150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4E607E23" w14:textId="77777777" w:rsidTr="00850D3A">
        <w:tc>
          <w:tcPr>
            <w:tcW w:w="3256" w:type="dxa"/>
            <w:gridSpan w:val="2"/>
            <w:vMerge/>
          </w:tcPr>
          <w:p w14:paraId="53FBC20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C4EF54E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NIP:</w:t>
            </w:r>
          </w:p>
        </w:tc>
        <w:tc>
          <w:tcPr>
            <w:tcW w:w="4445" w:type="dxa"/>
          </w:tcPr>
          <w:p w14:paraId="7C25BA1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77E59CAA" w14:textId="77777777" w:rsidTr="00850D3A">
        <w:tc>
          <w:tcPr>
            <w:tcW w:w="3256" w:type="dxa"/>
            <w:gridSpan w:val="2"/>
            <w:vMerge/>
          </w:tcPr>
          <w:p w14:paraId="66D3DBB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8A0842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REGON:</w:t>
            </w:r>
          </w:p>
        </w:tc>
        <w:tc>
          <w:tcPr>
            <w:tcW w:w="4445" w:type="dxa"/>
          </w:tcPr>
          <w:p w14:paraId="70FB6885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08AA047" w14:textId="77777777" w:rsidTr="00850D3A">
        <w:tc>
          <w:tcPr>
            <w:tcW w:w="3256" w:type="dxa"/>
            <w:gridSpan w:val="2"/>
            <w:vMerge/>
          </w:tcPr>
          <w:p w14:paraId="3EB82AC2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4D17D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PESEL:</w:t>
            </w:r>
          </w:p>
        </w:tc>
        <w:tc>
          <w:tcPr>
            <w:tcW w:w="4445" w:type="dxa"/>
          </w:tcPr>
          <w:p w14:paraId="3A9851E5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6C69D65" w14:textId="77777777" w:rsidTr="00850D3A">
        <w:tc>
          <w:tcPr>
            <w:tcW w:w="704" w:type="dxa"/>
          </w:tcPr>
          <w:p w14:paraId="61336E5A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1</w:t>
            </w:r>
          </w:p>
        </w:tc>
        <w:tc>
          <w:tcPr>
            <w:tcW w:w="4082" w:type="dxa"/>
            <w:gridSpan w:val="2"/>
          </w:tcPr>
          <w:p w14:paraId="5E0AD2A0" w14:textId="77777777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 xml:space="preserve">Całkowita cena brutto* </w:t>
            </w:r>
          </w:p>
          <w:p w14:paraId="390AF587" w14:textId="72FCC0EA" w:rsidR="00731045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CYFROWO</w:t>
            </w:r>
          </w:p>
        </w:tc>
        <w:tc>
          <w:tcPr>
            <w:tcW w:w="4445" w:type="dxa"/>
          </w:tcPr>
          <w:p w14:paraId="7479FC0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4E2D60" w:rsidRPr="00587CFB" w14:paraId="5B9AAD65" w14:textId="77777777" w:rsidTr="00850D3A">
        <w:tc>
          <w:tcPr>
            <w:tcW w:w="704" w:type="dxa"/>
          </w:tcPr>
          <w:p w14:paraId="0C90E11E" w14:textId="77777777" w:rsidR="004E2D60" w:rsidRPr="00587CFB" w:rsidRDefault="004E2D60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2</w:t>
            </w:r>
          </w:p>
        </w:tc>
        <w:tc>
          <w:tcPr>
            <w:tcW w:w="4082" w:type="dxa"/>
            <w:gridSpan w:val="2"/>
          </w:tcPr>
          <w:p w14:paraId="13493733" w14:textId="77777777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 xml:space="preserve">Deklarowana liczba godzin </w:t>
            </w:r>
          </w:p>
          <w:p w14:paraId="7AEAFBB9" w14:textId="77777777" w:rsidR="004E2D60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(godzina lekcyjna: 45 min.)</w:t>
            </w:r>
          </w:p>
          <w:p w14:paraId="339245CB" w14:textId="3136636F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14:paraId="4E476E91" w14:textId="17FCD811" w:rsidR="004D70EA" w:rsidRPr="004D70EA" w:rsidRDefault="004D70EA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-70695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70EA">
                  <w:rPr>
                    <w:rFonts w:ascii="Segoe UI Symbol" w:eastAsia="Calibri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co najmniej 500 godzin szkoleń</w:t>
            </w:r>
          </w:p>
          <w:p w14:paraId="25698AE4" w14:textId="63CF3D0E" w:rsidR="004D70EA" w:rsidRPr="004D70EA" w:rsidRDefault="004D70EA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202836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70EA">
                  <w:rPr>
                    <w:rFonts w:ascii="Segoe UI Symbol" w:eastAsia="MS Gothic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od 301 do 499 godzin szkoleń</w:t>
            </w:r>
          </w:p>
          <w:p w14:paraId="085C5539" w14:textId="0EA50485" w:rsidR="004D70EA" w:rsidRPr="004D70EA" w:rsidRDefault="004D70EA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158187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70EA">
                  <w:rPr>
                    <w:rFonts w:ascii="Segoe UI Symbol" w:eastAsia="Calibri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od 200 do 300 godzin szkoleń  </w:t>
            </w:r>
          </w:p>
          <w:p w14:paraId="0D8C54B7" w14:textId="77777777" w:rsidR="004E2D60" w:rsidRPr="00587CFB" w:rsidRDefault="004E2D60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14:paraId="30A3F30A" w14:textId="77777777" w:rsidR="009E523C" w:rsidRDefault="009E523C" w:rsidP="009E523C">
      <w:pPr>
        <w:tabs>
          <w:tab w:val="left" w:pos="426"/>
        </w:tabs>
        <w:ind w:left="426" w:hanging="426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>*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ab/>
        <w:t>Kwota brana pod uwagę przy porównywaniu ofert (ocenie), jako kwota maksymalna wykonania przedmiotu zamówienia</w:t>
      </w:r>
    </w:p>
    <w:p w14:paraId="6AEA0735" w14:textId="77777777" w:rsidR="004815E9" w:rsidRPr="00587CFB" w:rsidRDefault="004815E9" w:rsidP="009E523C">
      <w:pPr>
        <w:tabs>
          <w:tab w:val="left" w:pos="426"/>
        </w:tabs>
        <w:ind w:left="426" w:hanging="426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14:paraId="1CAF8F04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podane ceny uwzględniają wszystkie elementy cenotwórcze dotyczące realizacji Przedmiotu Zamówienia zgodnie z Wymogami SWZ.</w:t>
      </w:r>
    </w:p>
    <w:p w14:paraId="160E51C4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lastRenderedPageBreak/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3E63805B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uważamy się za związanych niniejszą ofertą na okres 30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 dni </w:t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>licząc od dnia otwarcia ofert (włącznie z tym dniem), zgodnie z terminem określonym w pkt. XVII SWZ.</w:t>
      </w:r>
    </w:p>
    <w:p w14:paraId="0A3FE6B9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Oświadczam, że zrealizuję przedmiot zamówienia w terminach określonych przez Zamawiającego w SWZ oraz we Wzorze umowy. </w:t>
      </w:r>
    </w:p>
    <w:p w14:paraId="5082FB82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200" w:line="276" w:lineRule="auto"/>
        <w:ind w:left="78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Oświadczam, że wybór oferty nie będzie prowadzić do powstania u Zamawiającego obowiązku podatkowego w rozumieniu art. 225 ustawy </w:t>
      </w:r>
      <w:proofErr w:type="spellStart"/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p.z.p</w:t>
      </w:r>
      <w:proofErr w:type="spellEnd"/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./ Oświadczam, że wybór oferty będzie prowadzić do powstania u Zamawiającego obowiązku podatkowego tj. w zakresie następujących towarów/usług: .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>.................................................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– wartość podatku: 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......... </w:t>
      </w:r>
    </w:p>
    <w:p w14:paraId="4BF77BD3" w14:textId="77777777" w:rsidR="009E523C" w:rsidRPr="00587CFB" w:rsidRDefault="009E523C" w:rsidP="009E523C">
      <w:pPr>
        <w:tabs>
          <w:tab w:val="left" w:pos="142"/>
          <w:tab w:val="left" w:pos="426"/>
        </w:tabs>
        <w:spacing w:after="120"/>
        <w:ind w:left="78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(Uwaga! Informacja dotyczy tzw. odwróconego VAT. Niewłaściwe skreślić. Wypełnić puste miejsca tylko w przypadku konieczności zapłaty odwróconego VAT.)</w:t>
      </w:r>
    </w:p>
    <w:p w14:paraId="70562012" w14:textId="77777777" w:rsidR="009E523C" w:rsidRPr="00587CFB" w:rsidRDefault="009E523C" w:rsidP="009E523C">
      <w:pPr>
        <w:tabs>
          <w:tab w:val="left" w:pos="142"/>
          <w:tab w:val="left" w:pos="426"/>
        </w:tabs>
        <w:spacing w:after="120"/>
        <w:ind w:left="786"/>
        <w:jc w:val="both"/>
        <w:rPr>
          <w:rFonts w:asciiTheme="majorHAnsi" w:hAnsiTheme="majorHAnsi"/>
          <w:strike/>
          <w:color w:val="000000" w:themeColor="text1"/>
          <w:sz w:val="22"/>
          <w:szCs w:val="22"/>
        </w:rPr>
      </w:pPr>
    </w:p>
    <w:p w14:paraId="33194B40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 Uzasadnienie zastrzeżenia ww. informacji jako tajemnicy przedsiębiorstwa zostało załączone do naszej oferty. </w:t>
      </w:r>
    </w:p>
    <w:p w14:paraId="6C68A1B3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Oświadczamy, że zamówienie zrealizujemy sami / 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 xml:space="preserve">Oświadczam, że stosownie do dyspozycji art. 462 ust.2 PZP następujące części zamówienia dla: ………………………………………….…. zamierzam powierzyć Podwykonawcom ................................................................................................................................................... 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...................................................................................................................................................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br/>
        <w:t>……………………………………………………………………………………………………… - jeżeli już są znane.</w:t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i/>
          <w:color w:val="000000" w:themeColor="text1"/>
          <w:sz w:val="22"/>
          <w:szCs w:val="22"/>
        </w:rPr>
        <w:t>(UWAGA !!!!!!! niewłaściwe skreślić).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</w:t>
      </w:r>
    </w:p>
    <w:p w14:paraId="05104CDD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Na potwierdzenie braku podstaw wykluczenia podwykonawców załączamy oświadczenie o braku podstaw do wykluczenia / i spełnienia warunków udziału w postępowaniu podwykonawców. </w:t>
      </w:r>
    </w:p>
    <w:p w14:paraId="5D615F13" w14:textId="77777777" w:rsidR="009E523C" w:rsidRPr="00587CFB" w:rsidRDefault="009E523C" w:rsidP="009E523C">
      <w:pPr>
        <w:numPr>
          <w:ilvl w:val="0"/>
          <w:numId w:val="10"/>
        </w:numPr>
        <w:spacing w:before="120"/>
        <w:ind w:left="786"/>
        <w:jc w:val="both"/>
        <w:rPr>
          <w:rFonts w:asciiTheme="majorHAnsi" w:hAnsiTheme="majorHAnsi"/>
          <w:color w:val="000000" w:themeColor="text1"/>
          <w:sz w:val="22"/>
          <w:szCs w:val="22"/>
          <w:lang w:eastAsia="en-GB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9E523C" w:rsidRPr="00587CFB" w14:paraId="5AF09F68" w14:textId="77777777" w:rsidTr="00EC5F71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B893CDB" w14:textId="77777777" w:rsidR="009E523C" w:rsidRPr="00587CFB" w:rsidRDefault="009E523C" w:rsidP="00EC5F71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lastRenderedPageBreak/>
              <w:t>WIELKOŚĆ PRZEDSIĘBIORSTWA</w:t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vertAlign w:val="superscript"/>
                <w:lang w:eastAsia="en-GB"/>
              </w:rPr>
              <w:footnoteReference w:id="1"/>
            </w:r>
          </w:p>
        </w:tc>
      </w:tr>
      <w:tr w:rsidR="009E523C" w:rsidRPr="00587CFB" w14:paraId="3EEDCDFE" w14:textId="77777777" w:rsidTr="00EC5F71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050BD" w14:textId="77777777" w:rsidR="009E523C" w:rsidRPr="00587CFB" w:rsidRDefault="009E523C" w:rsidP="00EC5F71">
            <w:pPr>
              <w:spacing w:before="120" w:after="120"/>
              <w:ind w:left="24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65B71" w14:textId="77777777" w:rsidR="009E523C" w:rsidRPr="00587CFB" w:rsidRDefault="009E523C" w:rsidP="00EC5F71">
            <w:pPr>
              <w:spacing w:before="120" w:after="120"/>
              <w:ind w:left="4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EF6C2" w14:textId="77777777" w:rsidR="009E523C" w:rsidRPr="00587CFB" w:rsidRDefault="009E523C" w:rsidP="00EC5F71">
            <w:pPr>
              <w:spacing w:before="120" w:after="12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6238" w14:textId="77777777" w:rsidR="009E523C" w:rsidRPr="00587CFB" w:rsidRDefault="009E523C" w:rsidP="00EC5F71">
            <w:pPr>
              <w:spacing w:before="120" w:after="12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duże</w:t>
            </w:r>
          </w:p>
        </w:tc>
      </w:tr>
    </w:tbl>
    <w:p w14:paraId="44046656" w14:textId="77777777" w:rsidR="009E523C" w:rsidRPr="00587CFB" w:rsidRDefault="009E523C" w:rsidP="009E523C">
      <w:pPr>
        <w:spacing w:before="120" w:after="120"/>
        <w:ind w:left="426"/>
        <w:jc w:val="both"/>
        <w:rPr>
          <w:rFonts w:asciiTheme="majorHAnsi" w:hAnsiTheme="majorHAnsi"/>
          <w:i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i/>
          <w:color w:val="000000" w:themeColor="text1"/>
          <w:sz w:val="22"/>
          <w:szCs w:val="22"/>
        </w:rPr>
        <w:t>(Zaznaczyć tylko jeden wariant)</w:t>
      </w:r>
    </w:p>
    <w:p w14:paraId="77D6BBA5" w14:textId="77777777" w:rsidR="009E523C" w:rsidRPr="00587CFB" w:rsidRDefault="009E523C" w:rsidP="009E523C">
      <w:pPr>
        <w:spacing w:before="120" w:after="120"/>
        <w:ind w:left="426"/>
        <w:jc w:val="both"/>
        <w:rPr>
          <w:rFonts w:asciiTheme="majorHAnsi" w:hAnsiTheme="majorHAnsi"/>
          <w:color w:val="000000" w:themeColor="text1"/>
          <w:sz w:val="22"/>
          <w:szCs w:val="22"/>
          <w:lang w:eastAsia="en-GB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  <w:lang w:eastAsia="en-GB"/>
        </w:rPr>
        <w:t>Oświadczam, iż dane dotyczące statusu przedsiębiorstwa są zgodne ze stanem faktycznym oraz że jestem świadomy/a odpowiedzialności karnej z art. 233 Kodeksu Karnego.</w:t>
      </w:r>
    </w:p>
    <w:p w14:paraId="03E990F2" w14:textId="77777777" w:rsidR="009E523C" w:rsidRPr="00587CFB" w:rsidRDefault="009E523C" w:rsidP="009E523C">
      <w:pPr>
        <w:numPr>
          <w:ilvl w:val="0"/>
          <w:numId w:val="10"/>
        </w:numPr>
        <w:shd w:val="clear" w:color="auto" w:fill="F2F2F2"/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26A4BE3" w14:textId="77777777" w:rsidR="009E523C" w:rsidRPr="00587CFB" w:rsidRDefault="009E523C" w:rsidP="009E523C">
      <w:pPr>
        <w:numPr>
          <w:ilvl w:val="0"/>
          <w:numId w:val="10"/>
        </w:numPr>
        <w:shd w:val="clear" w:color="auto" w:fill="EDEDED"/>
        <w:tabs>
          <w:tab w:val="left" w:pos="142"/>
          <w:tab w:val="left" w:pos="426"/>
        </w:tabs>
        <w:spacing w:after="120" w:line="276" w:lineRule="auto"/>
        <w:ind w:left="786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wypełniłem obowiązki informacyjne przewidziane w art. 13 lub art. 14 RODO</w:t>
      </w:r>
      <w:r w:rsidRPr="00587CFB">
        <w:rPr>
          <w:rStyle w:val="Odwoanieprzypisudolnego"/>
          <w:rFonts w:asciiTheme="majorHAnsi" w:hAnsiTheme="majorHAnsi"/>
          <w:color w:val="000000" w:themeColor="text1"/>
          <w:sz w:val="22"/>
          <w:szCs w:val="22"/>
        </w:rPr>
        <w:footnoteReference w:id="2"/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sectPr w:rsidR="009E523C" w:rsidRPr="00587CFB" w:rsidSect="00B93D95">
      <w:footerReference w:type="even" r:id="rId8"/>
      <w:footerReference w:type="default" r:id="rId9"/>
      <w:footerReference w:type="first" r:id="rId10"/>
      <w:pgSz w:w="11906" w:h="16838" w:code="9"/>
      <w:pgMar w:top="1304" w:right="964" w:bottom="1531" w:left="1701" w:header="17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450BB" w14:textId="77777777" w:rsidR="00F51D6E" w:rsidRDefault="00F51D6E">
      <w:r>
        <w:separator/>
      </w:r>
    </w:p>
    <w:p w14:paraId="58A9FDEF" w14:textId="77777777" w:rsidR="00F51D6E" w:rsidRDefault="00F51D6E"/>
  </w:endnote>
  <w:endnote w:type="continuationSeparator" w:id="0">
    <w:p w14:paraId="15FD2AAC" w14:textId="77777777" w:rsidR="00F51D6E" w:rsidRDefault="00F51D6E">
      <w:r>
        <w:continuationSeparator/>
      </w:r>
    </w:p>
    <w:p w14:paraId="2C5AD0CB" w14:textId="77777777" w:rsidR="00F51D6E" w:rsidRDefault="00F51D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55A3" w14:textId="77777777" w:rsidR="00CC1E27" w:rsidRDefault="00083325" w:rsidP="004007F2">
    <w:r>
      <w:fldChar w:fldCharType="begin"/>
    </w:r>
    <w:r w:rsidR="00CC1E27">
      <w:instrText xml:space="preserve">PAGE  </w:instrText>
    </w:r>
    <w:r>
      <w:fldChar w:fldCharType="end"/>
    </w:r>
  </w:p>
  <w:p w14:paraId="4C9D0EBA" w14:textId="77777777" w:rsidR="00CC1E27" w:rsidRDefault="00CC1E27"/>
  <w:p w14:paraId="404ADE78" w14:textId="77777777" w:rsidR="00CC1E27" w:rsidRDefault="00CC1E27"/>
  <w:p w14:paraId="134586D3" w14:textId="77777777" w:rsidR="00CC1E27" w:rsidRDefault="00CC1E27"/>
  <w:p w14:paraId="6D520F56" w14:textId="77777777" w:rsidR="00CC1E27" w:rsidRDefault="00FA35AE" w:rsidP="00110784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00234969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047F" w14:textId="026075E2" w:rsidR="004815E9" w:rsidRDefault="004815E9" w:rsidP="004815E9">
    <w:pPr>
      <w:pStyle w:val="Stopka"/>
      <w:jc w:val="right"/>
    </w:pPr>
    <w:r w:rsidRPr="00BB36D4">
      <w:rPr>
        <w:noProof/>
      </w:rPr>
      <w:drawing>
        <wp:inline distT="0" distB="0" distL="0" distR="0" wp14:anchorId="03DCE8F0" wp14:editId="37097F2B">
          <wp:extent cx="5716905" cy="1144905"/>
          <wp:effectExtent l="0" t="0" r="0" b="0"/>
          <wp:docPr id="2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7656A6" w14:textId="77777777" w:rsidR="004815E9" w:rsidRDefault="004815E9" w:rsidP="004815E9">
    <w:pPr>
      <w:pStyle w:val="Stopka"/>
      <w:tabs>
        <w:tab w:val="left" w:pos="4128"/>
      </w:tabs>
    </w:pPr>
  </w:p>
  <w:p w14:paraId="29E70854" w14:textId="77777777" w:rsidR="004815E9" w:rsidRPr="004B01E6" w:rsidRDefault="004815E9" w:rsidP="004815E9">
    <w:pPr>
      <w:pStyle w:val="Stopka"/>
    </w:pPr>
  </w:p>
  <w:p w14:paraId="1F375942" w14:textId="77777777" w:rsidR="004815E9" w:rsidRDefault="004815E9" w:rsidP="004815E9">
    <w:pPr>
      <w:pStyle w:val="Stopka"/>
    </w:pPr>
  </w:p>
  <w:p w14:paraId="4D9A7D47" w14:textId="77777777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3</w:t>
    </w:r>
    <w:r w:rsidR="00083325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</w:p>
  <w:p w14:paraId="3AC4F0D3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6BB8" w14:textId="51A5EDD6" w:rsidR="004815E9" w:rsidRDefault="004815E9" w:rsidP="004815E9">
    <w:pPr>
      <w:pStyle w:val="Stopka"/>
      <w:jc w:val="right"/>
    </w:pPr>
    <w:r w:rsidRPr="00BB36D4">
      <w:rPr>
        <w:noProof/>
      </w:rPr>
      <w:drawing>
        <wp:inline distT="0" distB="0" distL="0" distR="0" wp14:anchorId="5ECEBBB8" wp14:editId="67841852">
          <wp:extent cx="5716905" cy="1144905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A53E93" w14:textId="77777777" w:rsidR="004815E9" w:rsidRDefault="004815E9" w:rsidP="004815E9">
    <w:pPr>
      <w:pStyle w:val="Stopka"/>
      <w:tabs>
        <w:tab w:val="left" w:pos="4128"/>
      </w:tabs>
    </w:pPr>
  </w:p>
  <w:p w14:paraId="2E5E40E1" w14:textId="77777777" w:rsidR="004815E9" w:rsidRPr="004B01E6" w:rsidRDefault="004815E9" w:rsidP="004815E9">
    <w:pPr>
      <w:pStyle w:val="Stopka"/>
    </w:pPr>
  </w:p>
  <w:p w14:paraId="70EBC968" w14:textId="77777777" w:rsidR="004815E9" w:rsidRDefault="004815E9" w:rsidP="004815E9">
    <w:pPr>
      <w:pStyle w:val="Stopka"/>
    </w:pPr>
  </w:p>
  <w:p w14:paraId="2AF97D33" w14:textId="77777777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1</w:t>
    </w:r>
    <w:r w:rsidR="00083325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4</w:t>
    </w:r>
    <w:r w:rsidR="00083325" w:rsidRPr="001F3138">
      <w:rPr>
        <w:rFonts w:ascii="Calibri" w:hAnsi="Calibri" w:cs="Calibri"/>
        <w:b/>
        <w:sz w:val="16"/>
      </w:rPr>
      <w:fldChar w:fldCharType="end"/>
    </w:r>
  </w:p>
  <w:p w14:paraId="4044E857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0529E" w14:textId="77777777" w:rsidR="00F51D6E" w:rsidRDefault="00F51D6E">
      <w:r>
        <w:separator/>
      </w:r>
    </w:p>
    <w:p w14:paraId="1ACE4597" w14:textId="77777777" w:rsidR="00F51D6E" w:rsidRDefault="00F51D6E"/>
  </w:footnote>
  <w:footnote w:type="continuationSeparator" w:id="0">
    <w:p w14:paraId="05889CD7" w14:textId="77777777" w:rsidR="00F51D6E" w:rsidRDefault="00F51D6E">
      <w:r>
        <w:continuationSeparator/>
      </w:r>
    </w:p>
    <w:p w14:paraId="64F58D64" w14:textId="77777777" w:rsidR="00F51D6E" w:rsidRDefault="00F51D6E"/>
  </w:footnote>
  <w:footnote w:id="1">
    <w:p w14:paraId="32EE113E" w14:textId="77777777" w:rsidR="009E523C" w:rsidRPr="009E523C" w:rsidRDefault="009E523C" w:rsidP="009E523C">
      <w:pPr>
        <w:pStyle w:val="Tekstprzypisudolnego"/>
        <w:rPr>
          <w:rFonts w:ascii="Cambria" w:hAnsi="Cambria"/>
          <w:bCs/>
          <w:sz w:val="18"/>
          <w:szCs w:val="18"/>
        </w:rPr>
      </w:pPr>
      <w:r w:rsidRPr="009E523C">
        <w:rPr>
          <w:rFonts w:ascii="Cambria" w:hAnsi="Cambria" w:cs="Cambria"/>
          <w:sz w:val="18"/>
          <w:szCs w:val="18"/>
        </w:rPr>
        <w:t xml:space="preserve">1. </w:t>
      </w:r>
      <w:r w:rsidRPr="009E523C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72183FD4" w14:textId="77777777" w:rsidR="009E523C" w:rsidRPr="009E523C" w:rsidRDefault="009E523C" w:rsidP="009E523C">
      <w:pPr>
        <w:autoSpaceDE w:val="0"/>
        <w:jc w:val="both"/>
        <w:rPr>
          <w:rFonts w:ascii="Cambria" w:hAnsi="Cambria"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A) </w:t>
      </w:r>
      <w:r w:rsidRPr="009E523C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27558CB9" w14:textId="77777777" w:rsidR="009E523C" w:rsidRPr="009E523C" w:rsidRDefault="009E523C" w:rsidP="009E523C">
      <w:pPr>
        <w:autoSpaceDE w:val="0"/>
        <w:jc w:val="both"/>
        <w:rPr>
          <w:rFonts w:ascii="Cambria" w:hAnsi="Cambria"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B) </w:t>
      </w:r>
      <w:r w:rsidRPr="009E523C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18044D7B" w14:textId="77777777" w:rsidR="009E523C" w:rsidRPr="009E523C" w:rsidRDefault="009E523C" w:rsidP="009E523C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C) </w:t>
      </w:r>
      <w:r w:rsidRPr="009E523C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781D2AF7" w14:textId="77777777" w:rsidR="009E523C" w:rsidRPr="009E523C" w:rsidRDefault="009E523C" w:rsidP="009E523C">
      <w:pPr>
        <w:pStyle w:val="Tekstprzypisudolnego"/>
        <w:shd w:val="clear" w:color="auto" w:fill="EDEDED"/>
        <w:spacing w:after="120"/>
        <w:rPr>
          <w:rFonts w:ascii="Cambria" w:hAnsi="Cambria" w:cs="Calibri"/>
          <w:sz w:val="18"/>
          <w:szCs w:val="18"/>
        </w:rPr>
      </w:pPr>
      <w:r w:rsidRPr="009E523C">
        <w:rPr>
          <w:rStyle w:val="Odwoanieprzypisudolnego"/>
          <w:rFonts w:ascii="Cambria" w:hAnsi="Cambria"/>
          <w:sz w:val="18"/>
          <w:szCs w:val="18"/>
        </w:rPr>
        <w:footnoteRef/>
      </w:r>
      <w:r w:rsidRPr="009E523C">
        <w:rPr>
          <w:rFonts w:ascii="Cambria" w:hAnsi="Cambria" w:cs="Calibri"/>
          <w:sz w:val="18"/>
          <w:szCs w:val="18"/>
          <w:vertAlign w:val="superscript"/>
        </w:rPr>
        <w:t xml:space="preserve"> </w:t>
      </w:r>
      <w:r w:rsidRPr="009E523C">
        <w:rPr>
          <w:rFonts w:ascii="Cambria" w:hAnsi="Cambria" w:cs="Calibri"/>
          <w:sz w:val="18"/>
          <w:szCs w:val="18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2064A48" w14:textId="77777777" w:rsidR="009E523C" w:rsidRPr="009E523C" w:rsidRDefault="009E523C" w:rsidP="009E523C">
      <w:pPr>
        <w:pStyle w:val="NormalnyWeb"/>
        <w:shd w:val="clear" w:color="auto" w:fill="EDEDED"/>
        <w:spacing w:after="120"/>
        <w:ind w:left="720"/>
        <w:rPr>
          <w:rFonts w:ascii="Cambria" w:hAnsi="Cambria" w:cs="Calibri"/>
          <w:sz w:val="20"/>
          <w:szCs w:val="20"/>
        </w:rPr>
      </w:pPr>
      <w:r w:rsidRPr="009E523C">
        <w:rPr>
          <w:rFonts w:ascii="Cambria" w:hAnsi="Cambria" w:cs="Calibr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3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739163">
    <w:abstractNumId w:val="9"/>
  </w:num>
  <w:num w:numId="2" w16cid:durableId="919024586">
    <w:abstractNumId w:val="1"/>
  </w:num>
  <w:num w:numId="3" w16cid:durableId="21045696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7291646">
    <w:abstractNumId w:val="8"/>
    <w:lvlOverride w:ilvl="0">
      <w:startOverride w:val="1"/>
    </w:lvlOverride>
  </w:num>
  <w:num w:numId="5" w16cid:durableId="526992225">
    <w:abstractNumId w:val="7"/>
    <w:lvlOverride w:ilvl="0">
      <w:startOverride w:val="1"/>
    </w:lvlOverride>
  </w:num>
  <w:num w:numId="6" w16cid:durableId="1153834605">
    <w:abstractNumId w:val="6"/>
    <w:lvlOverride w:ilvl="0">
      <w:startOverride w:val="1"/>
    </w:lvlOverride>
  </w:num>
  <w:num w:numId="7" w16cid:durableId="136460856">
    <w:abstractNumId w:val="3"/>
  </w:num>
  <w:num w:numId="8" w16cid:durableId="951014018">
    <w:abstractNumId w:val="5"/>
  </w:num>
  <w:num w:numId="9" w16cid:durableId="405496767">
    <w:abstractNumId w:val="10"/>
  </w:num>
  <w:num w:numId="10" w16cid:durableId="4588457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283F"/>
    <w:rsid w:val="00032320"/>
    <w:rsid w:val="000466AC"/>
    <w:rsid w:val="00046F1F"/>
    <w:rsid w:val="0005282D"/>
    <w:rsid w:val="00053520"/>
    <w:rsid w:val="0006075E"/>
    <w:rsid w:val="000632E0"/>
    <w:rsid w:val="00067E92"/>
    <w:rsid w:val="00075CD0"/>
    <w:rsid w:val="00075D5C"/>
    <w:rsid w:val="000775E5"/>
    <w:rsid w:val="00077D22"/>
    <w:rsid w:val="0008087B"/>
    <w:rsid w:val="00080AE3"/>
    <w:rsid w:val="000810B0"/>
    <w:rsid w:val="00083325"/>
    <w:rsid w:val="000877D0"/>
    <w:rsid w:val="00087BCB"/>
    <w:rsid w:val="000902DD"/>
    <w:rsid w:val="000919A9"/>
    <w:rsid w:val="000B0F92"/>
    <w:rsid w:val="000B1322"/>
    <w:rsid w:val="000B21BA"/>
    <w:rsid w:val="000B25B9"/>
    <w:rsid w:val="000B43DD"/>
    <w:rsid w:val="000B4BF0"/>
    <w:rsid w:val="000C109D"/>
    <w:rsid w:val="000C3B99"/>
    <w:rsid w:val="000C6CDB"/>
    <w:rsid w:val="000C7923"/>
    <w:rsid w:val="000C7F45"/>
    <w:rsid w:val="000D1A0D"/>
    <w:rsid w:val="000D2245"/>
    <w:rsid w:val="000D437B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B2E14"/>
    <w:rsid w:val="001B5B26"/>
    <w:rsid w:val="001C7465"/>
    <w:rsid w:val="001C7EBD"/>
    <w:rsid w:val="001D1389"/>
    <w:rsid w:val="001D18EA"/>
    <w:rsid w:val="001D2E6E"/>
    <w:rsid w:val="001D6FA4"/>
    <w:rsid w:val="001D769B"/>
    <w:rsid w:val="001E0A41"/>
    <w:rsid w:val="001E5275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19"/>
    <w:rsid w:val="00295384"/>
    <w:rsid w:val="0029684C"/>
    <w:rsid w:val="00297030"/>
    <w:rsid w:val="0029735F"/>
    <w:rsid w:val="002A698A"/>
    <w:rsid w:val="002B0F58"/>
    <w:rsid w:val="002B67DB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00B3"/>
    <w:rsid w:val="003226E1"/>
    <w:rsid w:val="00330006"/>
    <w:rsid w:val="00333DA6"/>
    <w:rsid w:val="0033570D"/>
    <w:rsid w:val="00335DBA"/>
    <w:rsid w:val="00335E5C"/>
    <w:rsid w:val="00342EF7"/>
    <w:rsid w:val="00347AE8"/>
    <w:rsid w:val="00355F78"/>
    <w:rsid w:val="00356973"/>
    <w:rsid w:val="00365D6A"/>
    <w:rsid w:val="00371CFA"/>
    <w:rsid w:val="00372242"/>
    <w:rsid w:val="003723A2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A6B"/>
    <w:rsid w:val="0042205E"/>
    <w:rsid w:val="004239D7"/>
    <w:rsid w:val="004327FD"/>
    <w:rsid w:val="004408CD"/>
    <w:rsid w:val="00453560"/>
    <w:rsid w:val="00456A94"/>
    <w:rsid w:val="00465CC0"/>
    <w:rsid w:val="004762D5"/>
    <w:rsid w:val="004802E8"/>
    <w:rsid w:val="004815E9"/>
    <w:rsid w:val="00482884"/>
    <w:rsid w:val="00483222"/>
    <w:rsid w:val="00485C67"/>
    <w:rsid w:val="00487418"/>
    <w:rsid w:val="00490D5C"/>
    <w:rsid w:val="004920A9"/>
    <w:rsid w:val="004B32E4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D70EA"/>
    <w:rsid w:val="004E1E15"/>
    <w:rsid w:val="004E2D60"/>
    <w:rsid w:val="004E44B1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52CED"/>
    <w:rsid w:val="00554CC6"/>
    <w:rsid w:val="00561C00"/>
    <w:rsid w:val="00564F79"/>
    <w:rsid w:val="00572320"/>
    <w:rsid w:val="005764A7"/>
    <w:rsid w:val="00576821"/>
    <w:rsid w:val="00576A4C"/>
    <w:rsid w:val="00576BAE"/>
    <w:rsid w:val="005871DA"/>
    <w:rsid w:val="00587CFB"/>
    <w:rsid w:val="0059201F"/>
    <w:rsid w:val="00593C7D"/>
    <w:rsid w:val="00593CB3"/>
    <w:rsid w:val="005A0C67"/>
    <w:rsid w:val="005A1C9D"/>
    <w:rsid w:val="005A33A4"/>
    <w:rsid w:val="005A34D7"/>
    <w:rsid w:val="005A5608"/>
    <w:rsid w:val="005A78B4"/>
    <w:rsid w:val="005B0518"/>
    <w:rsid w:val="005B2425"/>
    <w:rsid w:val="005B645C"/>
    <w:rsid w:val="005B7552"/>
    <w:rsid w:val="005E3647"/>
    <w:rsid w:val="005E4345"/>
    <w:rsid w:val="005F48E3"/>
    <w:rsid w:val="005F6362"/>
    <w:rsid w:val="006003F9"/>
    <w:rsid w:val="00601B20"/>
    <w:rsid w:val="00603089"/>
    <w:rsid w:val="006073F0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0B19"/>
    <w:rsid w:val="00635D7C"/>
    <w:rsid w:val="0064040B"/>
    <w:rsid w:val="00640D4B"/>
    <w:rsid w:val="0065001D"/>
    <w:rsid w:val="006507EF"/>
    <w:rsid w:val="00650D71"/>
    <w:rsid w:val="00651616"/>
    <w:rsid w:val="006556DB"/>
    <w:rsid w:val="00655FD6"/>
    <w:rsid w:val="00661F97"/>
    <w:rsid w:val="00663876"/>
    <w:rsid w:val="006644F9"/>
    <w:rsid w:val="00666E79"/>
    <w:rsid w:val="00673F90"/>
    <w:rsid w:val="00690DF0"/>
    <w:rsid w:val="006942B4"/>
    <w:rsid w:val="00694571"/>
    <w:rsid w:val="0069531E"/>
    <w:rsid w:val="00696A8B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713D"/>
    <w:rsid w:val="006D7AFC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1045"/>
    <w:rsid w:val="0073538D"/>
    <w:rsid w:val="00736571"/>
    <w:rsid w:val="00737178"/>
    <w:rsid w:val="00743822"/>
    <w:rsid w:val="00743C5C"/>
    <w:rsid w:val="00745028"/>
    <w:rsid w:val="00745EB3"/>
    <w:rsid w:val="00746F4F"/>
    <w:rsid w:val="00747140"/>
    <w:rsid w:val="0074762A"/>
    <w:rsid w:val="007529FB"/>
    <w:rsid w:val="007557FE"/>
    <w:rsid w:val="007567BF"/>
    <w:rsid w:val="0076025A"/>
    <w:rsid w:val="007618C2"/>
    <w:rsid w:val="00773775"/>
    <w:rsid w:val="00775328"/>
    <w:rsid w:val="0078184F"/>
    <w:rsid w:val="00781C79"/>
    <w:rsid w:val="00791B59"/>
    <w:rsid w:val="00795936"/>
    <w:rsid w:val="007A0519"/>
    <w:rsid w:val="007A3224"/>
    <w:rsid w:val="007A7BAD"/>
    <w:rsid w:val="007B12E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0F6"/>
    <w:rsid w:val="0082714F"/>
    <w:rsid w:val="00830EE7"/>
    <w:rsid w:val="00831514"/>
    <w:rsid w:val="00831676"/>
    <w:rsid w:val="008327B9"/>
    <w:rsid w:val="008362E2"/>
    <w:rsid w:val="00842F21"/>
    <w:rsid w:val="0084513B"/>
    <w:rsid w:val="0084608F"/>
    <w:rsid w:val="00846557"/>
    <w:rsid w:val="00847554"/>
    <w:rsid w:val="00850734"/>
    <w:rsid w:val="00850D3A"/>
    <w:rsid w:val="0085135B"/>
    <w:rsid w:val="00852044"/>
    <w:rsid w:val="0085379D"/>
    <w:rsid w:val="00855BDE"/>
    <w:rsid w:val="0085694D"/>
    <w:rsid w:val="008637F0"/>
    <w:rsid w:val="00863A5A"/>
    <w:rsid w:val="00880B0D"/>
    <w:rsid w:val="00885AC8"/>
    <w:rsid w:val="008861F2"/>
    <w:rsid w:val="00886935"/>
    <w:rsid w:val="00890942"/>
    <w:rsid w:val="00892D64"/>
    <w:rsid w:val="00894E97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1287E"/>
    <w:rsid w:val="00912DCE"/>
    <w:rsid w:val="00920167"/>
    <w:rsid w:val="00930E98"/>
    <w:rsid w:val="00931229"/>
    <w:rsid w:val="009314D9"/>
    <w:rsid w:val="00931F00"/>
    <w:rsid w:val="009402AA"/>
    <w:rsid w:val="00944D9C"/>
    <w:rsid w:val="009450E0"/>
    <w:rsid w:val="0094675B"/>
    <w:rsid w:val="00947E81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16D4"/>
    <w:rsid w:val="0099349B"/>
    <w:rsid w:val="00996210"/>
    <w:rsid w:val="009A085C"/>
    <w:rsid w:val="009A0D2D"/>
    <w:rsid w:val="009A1A24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0E3E"/>
    <w:rsid w:val="009D3781"/>
    <w:rsid w:val="009E0BAC"/>
    <w:rsid w:val="009E1945"/>
    <w:rsid w:val="009E2FCB"/>
    <w:rsid w:val="009E346E"/>
    <w:rsid w:val="009E523C"/>
    <w:rsid w:val="009E5A3C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40661"/>
    <w:rsid w:val="00A452A3"/>
    <w:rsid w:val="00A57DB0"/>
    <w:rsid w:val="00A654B6"/>
    <w:rsid w:val="00A708DE"/>
    <w:rsid w:val="00A80A42"/>
    <w:rsid w:val="00A83069"/>
    <w:rsid w:val="00A85571"/>
    <w:rsid w:val="00A85E50"/>
    <w:rsid w:val="00A91495"/>
    <w:rsid w:val="00A942DF"/>
    <w:rsid w:val="00A94ECB"/>
    <w:rsid w:val="00AA4B7F"/>
    <w:rsid w:val="00AB2997"/>
    <w:rsid w:val="00AB2B1D"/>
    <w:rsid w:val="00AC123B"/>
    <w:rsid w:val="00AC3C47"/>
    <w:rsid w:val="00AC687B"/>
    <w:rsid w:val="00AD00B1"/>
    <w:rsid w:val="00AD23E6"/>
    <w:rsid w:val="00AE3FA1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5F12"/>
    <w:rsid w:val="00B86D69"/>
    <w:rsid w:val="00B90BB2"/>
    <w:rsid w:val="00B93D95"/>
    <w:rsid w:val="00B95EFE"/>
    <w:rsid w:val="00B964F8"/>
    <w:rsid w:val="00BA22DD"/>
    <w:rsid w:val="00BA5E2A"/>
    <w:rsid w:val="00BA70B6"/>
    <w:rsid w:val="00BA7522"/>
    <w:rsid w:val="00BB19AC"/>
    <w:rsid w:val="00BB52BB"/>
    <w:rsid w:val="00BD0466"/>
    <w:rsid w:val="00BD340E"/>
    <w:rsid w:val="00BE1C90"/>
    <w:rsid w:val="00BE7218"/>
    <w:rsid w:val="00BF090A"/>
    <w:rsid w:val="00BF0BE9"/>
    <w:rsid w:val="00BF2FCF"/>
    <w:rsid w:val="00BF6A58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4733"/>
    <w:rsid w:val="00C34B6B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54F2F"/>
    <w:rsid w:val="00C635D4"/>
    <w:rsid w:val="00C657AE"/>
    <w:rsid w:val="00C707EF"/>
    <w:rsid w:val="00C74061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E27"/>
    <w:rsid w:val="00CC44D0"/>
    <w:rsid w:val="00CC4AA7"/>
    <w:rsid w:val="00CC63F0"/>
    <w:rsid w:val="00CC6CC5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20048"/>
    <w:rsid w:val="00D20FD6"/>
    <w:rsid w:val="00D35507"/>
    <w:rsid w:val="00D44873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D50"/>
    <w:rsid w:val="00DB277A"/>
    <w:rsid w:val="00DB3AA3"/>
    <w:rsid w:val="00DB533C"/>
    <w:rsid w:val="00DB688B"/>
    <w:rsid w:val="00DB6C9C"/>
    <w:rsid w:val="00DB7917"/>
    <w:rsid w:val="00DB7D54"/>
    <w:rsid w:val="00DC2130"/>
    <w:rsid w:val="00DC6A20"/>
    <w:rsid w:val="00DC7391"/>
    <w:rsid w:val="00DD0C56"/>
    <w:rsid w:val="00DD30EA"/>
    <w:rsid w:val="00DD5E07"/>
    <w:rsid w:val="00DE2405"/>
    <w:rsid w:val="00DE531E"/>
    <w:rsid w:val="00DE5731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B669F"/>
    <w:rsid w:val="00EC213F"/>
    <w:rsid w:val="00EC31C2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27A42"/>
    <w:rsid w:val="00F34689"/>
    <w:rsid w:val="00F3519C"/>
    <w:rsid w:val="00F42D95"/>
    <w:rsid w:val="00F44681"/>
    <w:rsid w:val="00F50802"/>
    <w:rsid w:val="00F51D6E"/>
    <w:rsid w:val="00F52960"/>
    <w:rsid w:val="00F52AEE"/>
    <w:rsid w:val="00F536C7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96F43D"/>
  <w15:docId w15:val="{663E2FE9-5DCD-41FD-A25A-B140F04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4047E-7F07-4212-B8D5-73A553E8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(6).dot</Template>
  <TotalTime>1</TotalTime>
  <Pages>3</Pages>
  <Words>642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Monika Dyja</cp:lastModifiedBy>
  <cp:revision>2</cp:revision>
  <cp:lastPrinted>2026-03-16T10:32:00Z</cp:lastPrinted>
  <dcterms:created xsi:type="dcterms:W3CDTF">2026-03-16T10:33:00Z</dcterms:created>
  <dcterms:modified xsi:type="dcterms:W3CDTF">2026-03-16T10:33:00Z</dcterms:modified>
</cp:coreProperties>
</file>